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ABA73" w14:textId="77777777" w:rsidR="00785A31" w:rsidRPr="00785A31" w:rsidRDefault="00785A31" w:rsidP="002D04E4">
      <w:pPr>
        <w:tabs>
          <w:tab w:val="left" w:pos="567"/>
        </w:tabs>
        <w:spacing w:line="360" w:lineRule="auto"/>
        <w:ind w:left="0" w:firstLine="0"/>
        <w:jc w:val="right"/>
        <w:rPr>
          <w:rFonts w:ascii="Open Sans" w:eastAsia="Lucida Sans Unicode" w:hAnsi="Open Sans" w:cs="Open Sans"/>
          <w:b/>
          <w:bCs/>
          <w:iCs/>
          <w:kern w:val="1"/>
          <w:sz w:val="24"/>
          <w:szCs w:val="24"/>
          <w:lang w:eastAsia="hi-IN" w:bidi="hi-IN"/>
        </w:rPr>
      </w:pPr>
      <w:r w:rsidRPr="00785A31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Załącznik Nr </w:t>
      </w:r>
      <w:r w:rsidR="00FE43A4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4</w:t>
      </w:r>
      <w:r w:rsidRPr="00785A31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 do </w:t>
      </w:r>
      <w:r w:rsidR="007A10AE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SWZ</w:t>
      </w:r>
    </w:p>
    <w:p w14:paraId="37BFA5D2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bookmarkStart w:id="0" w:name="_Toc458086117"/>
      <w:r w:rsidRPr="00785A31">
        <w:rPr>
          <w:rStyle w:val="Brak"/>
          <w:rFonts w:ascii="Open Sans" w:eastAsiaTheme="majorEastAsia" w:hAnsi="Open Sans" w:cs="Open Sans"/>
          <w:b/>
          <w:bCs/>
          <w:iCs/>
        </w:rPr>
        <w:t>Wykonawca:</w:t>
      </w:r>
    </w:p>
    <w:p w14:paraId="4E492D2C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6856E08D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67F16CD1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33E887D6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7AAFE485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785A31">
        <w:rPr>
          <w:rStyle w:val="Brak"/>
          <w:rFonts w:ascii="Open Sans" w:eastAsiaTheme="majorEastAsia" w:hAnsi="Open Sans" w:cs="Open Sans"/>
          <w:iCs/>
        </w:rPr>
        <w:t>(pełna nazwa/firma, adres, w zależności od</w:t>
      </w:r>
    </w:p>
    <w:p w14:paraId="48DEC2F8" w14:textId="77777777" w:rsidR="00785A31" w:rsidRDefault="00785A31" w:rsidP="00255B19">
      <w:pPr>
        <w:pStyle w:val="TreA"/>
        <w:tabs>
          <w:tab w:val="left" w:pos="567"/>
        </w:tabs>
        <w:spacing w:after="240"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785A31">
        <w:rPr>
          <w:rStyle w:val="Brak"/>
          <w:rFonts w:ascii="Open Sans" w:eastAsiaTheme="majorEastAsia" w:hAnsi="Open Sans" w:cs="Open Sans"/>
          <w:iCs/>
        </w:rPr>
        <w:t>podmiotu: NIP/PESEL, KRS/</w:t>
      </w:r>
      <w:proofErr w:type="spellStart"/>
      <w:r w:rsidRPr="00785A31">
        <w:rPr>
          <w:rStyle w:val="Brak"/>
          <w:rFonts w:ascii="Open Sans" w:eastAsiaTheme="majorEastAsia" w:hAnsi="Open Sans" w:cs="Open Sans"/>
          <w:iCs/>
        </w:rPr>
        <w:t>CEiDG</w:t>
      </w:r>
      <w:proofErr w:type="spellEnd"/>
      <w:r w:rsidRPr="00785A31">
        <w:rPr>
          <w:rStyle w:val="Brak"/>
          <w:rFonts w:ascii="Open Sans" w:eastAsiaTheme="majorEastAsia" w:hAnsi="Open Sans" w:cs="Open Sans"/>
          <w:iCs/>
        </w:rPr>
        <w:t>)</w:t>
      </w:r>
    </w:p>
    <w:p w14:paraId="523BD383" w14:textId="77777777" w:rsidR="00785A31" w:rsidRPr="00785A31" w:rsidRDefault="00785A31" w:rsidP="002D04E4">
      <w:pPr>
        <w:pStyle w:val="nag"/>
        <w:spacing w:before="0"/>
      </w:pPr>
      <w:r w:rsidRPr="00785A31">
        <w:t>OŚWIADCZENIE</w:t>
      </w:r>
    </w:p>
    <w:p w14:paraId="5C2E3B4E" w14:textId="77777777" w:rsidR="00785A31" w:rsidRDefault="00785A31" w:rsidP="00255B19">
      <w:pPr>
        <w:pStyle w:val="Tekstpodstawowy"/>
        <w:tabs>
          <w:tab w:val="left" w:pos="567"/>
        </w:tabs>
        <w:spacing w:after="240" w:line="360" w:lineRule="auto"/>
        <w:ind w:left="0" w:firstLine="0"/>
        <w:jc w:val="left"/>
        <w:rPr>
          <w:rFonts w:ascii="Open Sans" w:hAnsi="Open Sans" w:cs="Open Sans"/>
          <w:b/>
          <w:iCs/>
          <w:color w:val="000000"/>
          <w:sz w:val="24"/>
          <w:szCs w:val="24"/>
        </w:rPr>
      </w:pPr>
      <w:r w:rsidRPr="00785A31">
        <w:rPr>
          <w:rFonts w:ascii="Open Sans" w:hAnsi="Open Sans" w:cs="Open Sans"/>
          <w:b/>
          <w:iCs/>
          <w:color w:val="000000"/>
          <w:sz w:val="24"/>
          <w:szCs w:val="24"/>
        </w:rPr>
        <w:t xml:space="preserve">(dotyczy gdy </w:t>
      </w:r>
      <w:r w:rsidRPr="00785A31">
        <w:rPr>
          <w:rFonts w:ascii="Open Sans" w:hAnsi="Open Sans" w:cs="Open Sans"/>
          <w:b/>
          <w:iCs/>
          <w:sz w:val="24"/>
          <w:szCs w:val="24"/>
        </w:rPr>
        <w:t>Wykonawca w celu potwierdzenia spełnienia warunków udziału w postępowaniu polega na zdolnościach innych podmiotów</w:t>
      </w:r>
      <w:r w:rsidRPr="00785A31">
        <w:rPr>
          <w:rFonts w:ascii="Open Sans" w:hAnsi="Open Sans" w:cs="Open Sans"/>
          <w:b/>
          <w:iCs/>
          <w:color w:val="000000"/>
          <w:sz w:val="24"/>
          <w:szCs w:val="24"/>
        </w:rPr>
        <w:t>)</w:t>
      </w:r>
    </w:p>
    <w:p w14:paraId="1EDC1EF2" w14:textId="11C56C2E" w:rsidR="00785A31" w:rsidRPr="00785A31" w:rsidRDefault="00785A31" w:rsidP="002D04E4">
      <w:pPr>
        <w:pStyle w:val="Tekstpodstawowy"/>
        <w:tabs>
          <w:tab w:val="left" w:pos="567"/>
        </w:tabs>
        <w:spacing w:after="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 xml:space="preserve">Na potrzeby postępowania o udzielenie zamówienia pn. </w:t>
      </w:r>
      <w:r w:rsidRPr="00785A31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326A13" w:rsidRPr="00326A13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Pr="00785A31">
        <w:rPr>
          <w:rFonts w:ascii="Open Sans" w:hAnsi="Open Sans" w:cs="Open Sans"/>
          <w:b/>
          <w:bCs/>
          <w:iCs/>
          <w:sz w:val="24"/>
          <w:szCs w:val="24"/>
        </w:rPr>
        <w:t>”</w:t>
      </w:r>
      <w:r w:rsidRPr="00785A31">
        <w:rPr>
          <w:rFonts w:ascii="Open Sans" w:hAnsi="Open Sans" w:cs="Open Sans"/>
          <w:iCs/>
          <w:sz w:val="24"/>
          <w:szCs w:val="24"/>
        </w:rPr>
        <w:t xml:space="preserve">, prowadzonego przez Przedsiębiorstwo Wodociągów i Kanalizacji „Nysa” Sp. z o.o., ul. Boh. Getta 1a, 59-900 Zgorzelec, oświadczam, że podmiotem, na którego zasoby powołujemy się </w:t>
      </w:r>
      <w:bookmarkStart w:id="1" w:name="_Hlk64290286"/>
      <w:r w:rsidRPr="00785A31">
        <w:rPr>
          <w:rFonts w:ascii="Open Sans" w:hAnsi="Open Sans" w:cs="Open Sans"/>
          <w:iCs/>
          <w:sz w:val="24"/>
          <w:szCs w:val="24"/>
        </w:rPr>
        <w:t>w celu wykazania spełnienia warunków udziału w postępowaniu</w:t>
      </w:r>
      <w:bookmarkEnd w:id="1"/>
      <w:r w:rsidRPr="00785A31">
        <w:rPr>
          <w:rFonts w:ascii="Open Sans" w:hAnsi="Open Sans" w:cs="Open Sans"/>
          <w:iCs/>
          <w:sz w:val="24"/>
          <w:szCs w:val="24"/>
        </w:rPr>
        <w:t>, jest:</w:t>
      </w:r>
    </w:p>
    <w:p w14:paraId="7D9BDB23" w14:textId="77777777" w:rsidR="00785A31" w:rsidRDefault="00785A31" w:rsidP="00255B19">
      <w:pPr>
        <w:pStyle w:val="Tekstpodstawowy"/>
        <w:tabs>
          <w:tab w:val="left" w:pos="567"/>
        </w:tabs>
        <w:spacing w:after="108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85A31">
        <w:rPr>
          <w:rStyle w:val="Brak"/>
          <w:rFonts w:ascii="Open Sans" w:eastAsia="Calibri" w:hAnsi="Open Sans" w:cs="Open Sans"/>
          <w:iCs/>
          <w:sz w:val="24"/>
          <w:szCs w:val="24"/>
        </w:rPr>
        <w:br/>
      </w:r>
      <w:r w:rsidRPr="00785A31">
        <w:rPr>
          <w:rFonts w:ascii="Open Sans" w:hAnsi="Open Sans" w:cs="Open Sans"/>
          <w:iCs/>
          <w:sz w:val="24"/>
          <w:szCs w:val="24"/>
        </w:rPr>
        <w:t>(należy podać pełną nazwę/firmę, adres, a także w zależności od podmiotu: NIP/PESEL, KRS/</w:t>
      </w:r>
      <w:proofErr w:type="spellStart"/>
      <w:r w:rsidRPr="00785A31">
        <w:rPr>
          <w:rFonts w:ascii="Open Sans" w:hAnsi="Open Sans" w:cs="Open Sans"/>
          <w:iCs/>
          <w:sz w:val="24"/>
          <w:szCs w:val="24"/>
        </w:rPr>
        <w:t>CEiDG</w:t>
      </w:r>
      <w:proofErr w:type="spellEnd"/>
      <w:r w:rsidRPr="00785A31">
        <w:rPr>
          <w:rFonts w:ascii="Open Sans" w:hAnsi="Open Sans" w:cs="Open Sans"/>
          <w:iCs/>
          <w:sz w:val="24"/>
          <w:szCs w:val="24"/>
        </w:rPr>
        <w:t>)</w:t>
      </w:r>
    </w:p>
    <w:p w14:paraId="55A94878" w14:textId="5FE0758C" w:rsidR="00785A31" w:rsidRPr="00785A31" w:rsidRDefault="00785A31" w:rsidP="002D04E4">
      <w:pPr>
        <w:tabs>
          <w:tab w:val="left" w:pos="567"/>
        </w:tabs>
        <w:spacing w:line="360" w:lineRule="auto"/>
        <w:ind w:left="0" w:firstLine="3544"/>
        <w:jc w:val="center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Podpis Wykonawcy</w:t>
      </w:r>
    </w:p>
    <w:p w14:paraId="5A4E0C44" w14:textId="410A5CF7" w:rsidR="00785A31" w:rsidRPr="00785A31" w:rsidRDefault="00785A31" w:rsidP="002D04E4">
      <w:pPr>
        <w:tabs>
          <w:tab w:val="left" w:pos="567"/>
        </w:tabs>
        <w:spacing w:line="360" w:lineRule="auto"/>
        <w:ind w:left="0" w:firstLine="3544"/>
        <w:jc w:val="center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bookmarkEnd w:id="0"/>
    <w:p w14:paraId="5C726260" w14:textId="77777777" w:rsidR="00785A31" w:rsidRDefault="00785A31" w:rsidP="00255B19">
      <w:pPr>
        <w:pStyle w:val="nag"/>
        <w:spacing w:before="0" w:after="240"/>
      </w:pPr>
      <w:r w:rsidRPr="00785A31">
        <w:lastRenderedPageBreak/>
        <w:t>PISEMNE ZOBOWIĄZANIE PODMIOTU DO ODDANIA DO DYSPOZYCJI WYKONAWCY NIEZBĘDNYCH ZASOBÓW NA OKRES KORZYSTANIA Z NICH PRZY WYKONYWANIU ZAMÓWIENIA</w:t>
      </w:r>
    </w:p>
    <w:p w14:paraId="28C15241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Style w:val="Brak"/>
          <w:rFonts w:ascii="Open Sans" w:eastAsiaTheme="majorEastAsia" w:hAnsi="Open Sans" w:cs="Open Sans"/>
          <w:b/>
          <w:bCs/>
          <w:iCs/>
        </w:rPr>
      </w:pPr>
      <w:r w:rsidRPr="00785A31">
        <w:rPr>
          <w:rStyle w:val="Brak"/>
          <w:rFonts w:ascii="Open Sans" w:eastAsiaTheme="majorEastAsia" w:hAnsi="Open Sans" w:cs="Open Sans"/>
          <w:b/>
          <w:bCs/>
          <w:iCs/>
        </w:rPr>
        <w:t>Wykonawca udostępniający zasoby:</w:t>
      </w:r>
    </w:p>
    <w:p w14:paraId="1B7D4223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2F5EE6DF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66CBCEA7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33C3CE1C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785A31">
        <w:rPr>
          <w:rFonts w:ascii="Open Sans" w:hAnsi="Open Sans" w:cs="Open Sans"/>
          <w:iCs/>
        </w:rPr>
        <w:t>…………………………………….</w:t>
      </w:r>
    </w:p>
    <w:p w14:paraId="79C6E228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Style w:val="Brak"/>
          <w:rFonts w:ascii="Open Sans" w:eastAsiaTheme="majorEastAsia" w:hAnsi="Open Sans" w:cs="Open Sans"/>
          <w:iCs/>
        </w:rPr>
      </w:pPr>
      <w:r w:rsidRPr="00785A31">
        <w:rPr>
          <w:rStyle w:val="Brak"/>
          <w:rFonts w:ascii="Open Sans" w:eastAsiaTheme="majorEastAsia" w:hAnsi="Open Sans" w:cs="Open Sans"/>
          <w:iCs/>
        </w:rPr>
        <w:t>(pełna nazwa/firma, adres, w zależności od</w:t>
      </w:r>
    </w:p>
    <w:p w14:paraId="5DDF1E80" w14:textId="77777777" w:rsidR="00785A31" w:rsidRPr="00785A31" w:rsidRDefault="00785A31" w:rsidP="002D04E4">
      <w:pPr>
        <w:pStyle w:val="TreA"/>
        <w:tabs>
          <w:tab w:val="left" w:pos="567"/>
        </w:tabs>
        <w:spacing w:line="360" w:lineRule="auto"/>
        <w:rPr>
          <w:rStyle w:val="Brak"/>
          <w:rFonts w:ascii="Open Sans" w:eastAsia="Helvetica Neue" w:hAnsi="Open Sans" w:cs="Open Sans"/>
          <w:iCs/>
        </w:rPr>
      </w:pPr>
      <w:r w:rsidRPr="00785A31">
        <w:rPr>
          <w:rStyle w:val="Brak"/>
          <w:rFonts w:ascii="Open Sans" w:eastAsiaTheme="majorEastAsia" w:hAnsi="Open Sans" w:cs="Open Sans"/>
          <w:iCs/>
        </w:rPr>
        <w:t>podmiotu: NIP/PESEL, KRS/</w:t>
      </w:r>
      <w:proofErr w:type="spellStart"/>
      <w:r w:rsidRPr="00785A31">
        <w:rPr>
          <w:rStyle w:val="Brak"/>
          <w:rFonts w:ascii="Open Sans" w:eastAsiaTheme="majorEastAsia" w:hAnsi="Open Sans" w:cs="Open Sans"/>
          <w:iCs/>
        </w:rPr>
        <w:t>CEiDG</w:t>
      </w:r>
      <w:proofErr w:type="spellEnd"/>
      <w:r w:rsidRPr="00785A31">
        <w:rPr>
          <w:rStyle w:val="Brak"/>
          <w:rFonts w:ascii="Open Sans" w:eastAsiaTheme="majorEastAsia" w:hAnsi="Open Sans" w:cs="Open Sans"/>
          <w:iCs/>
        </w:rPr>
        <w:t>)</w:t>
      </w:r>
    </w:p>
    <w:p w14:paraId="0AB39E11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Ja (My) niżej podpisany (ni)</w:t>
      </w:r>
    </w:p>
    <w:p w14:paraId="27C3B6E3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4BEB99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działając w imieniu i na rzecz: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A0AD8" w14:textId="2553DA2A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 xml:space="preserve">oświadczam(y), że w postępowaniu na zadanie pn. </w:t>
      </w:r>
      <w:r w:rsidRPr="00785A31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326A13" w:rsidRPr="00326A13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Pr="00785A31">
        <w:rPr>
          <w:rFonts w:ascii="Open Sans" w:hAnsi="Open Sans" w:cs="Open Sans"/>
          <w:b/>
          <w:bCs/>
          <w:iCs/>
          <w:sz w:val="24"/>
          <w:szCs w:val="24"/>
        </w:rPr>
        <w:t>”</w:t>
      </w:r>
      <w:r w:rsidRPr="00785A31">
        <w:rPr>
          <w:rFonts w:ascii="Open Sans" w:hAnsi="Open Sans" w:cs="Open Sans"/>
          <w:iCs/>
          <w:sz w:val="24"/>
          <w:szCs w:val="24"/>
        </w:rPr>
        <w:t xml:space="preserve"> zobowiązuję (zobowiązujemy) się udostępnić swoje zasoby Wykonawcy:</w:t>
      </w:r>
    </w:p>
    <w:p w14:paraId="499EFE7F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(pełna nazwa wykonawcy i adres/siedziba wykonawcy)</w:t>
      </w:r>
    </w:p>
    <w:p w14:paraId="73963C0E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W celu oceny, czy w/w Wykonawca będzie dysponował moimi zasobami w stopniu niezbędnym dla należytego wykonania zamówienia oraz oceny, czy stosunek nas łączący gwarantuje rzeczywisty dostęp do moich zasobów podaję:</w:t>
      </w:r>
    </w:p>
    <w:p w14:paraId="658AD0D5" w14:textId="77777777" w:rsidR="00785A31" w:rsidRPr="00785A31" w:rsidRDefault="00785A31" w:rsidP="002D04E4">
      <w:pPr>
        <w:tabs>
          <w:tab w:val="num" w:pos="540"/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1) zakres moich zasobów dostępnych Wykonawcy:</w:t>
      </w:r>
    </w:p>
    <w:p w14:paraId="197A5D03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4F0992" w14:textId="77777777" w:rsidR="00785A31" w:rsidRPr="00785A31" w:rsidRDefault="00785A31" w:rsidP="002D04E4">
      <w:pPr>
        <w:tabs>
          <w:tab w:val="num" w:pos="540"/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2) sposób wykorzystania moich zasobów przez Wykonawcę przy wykonywaniu zamówienia:</w:t>
      </w:r>
    </w:p>
    <w:p w14:paraId="212ED279" w14:textId="77777777" w:rsidR="00785A31" w:rsidRPr="00785A31" w:rsidRDefault="00785A31" w:rsidP="002D04E4">
      <w:pPr>
        <w:tabs>
          <w:tab w:val="num" w:pos="540"/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4D3AC9" w14:textId="77777777" w:rsidR="00785A31" w:rsidRPr="00785A31" w:rsidRDefault="00785A31" w:rsidP="002D04E4">
      <w:pPr>
        <w:tabs>
          <w:tab w:val="num" w:pos="540"/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3) charakteru stosunku, jaki będzie mnie łączył z Wykonawcą:</w:t>
      </w:r>
    </w:p>
    <w:p w14:paraId="59D4E7CA" w14:textId="77777777" w:rsidR="00785A31" w:rsidRPr="00785A31" w:rsidRDefault="00785A31" w:rsidP="002D04E4">
      <w:p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D281E" w14:textId="77777777" w:rsidR="00785A31" w:rsidRPr="00785A31" w:rsidRDefault="00785A31" w:rsidP="002D04E4">
      <w:pPr>
        <w:tabs>
          <w:tab w:val="num" w:pos="540"/>
          <w:tab w:val="left" w:pos="567"/>
        </w:tabs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4) zakres i okres mojego udziału przy wykonywaniu zamówienia:</w:t>
      </w:r>
    </w:p>
    <w:p w14:paraId="7488EAC6" w14:textId="77777777" w:rsidR="00785A31" w:rsidRDefault="00785A31" w:rsidP="004E2AFB">
      <w:pPr>
        <w:tabs>
          <w:tab w:val="left" w:pos="567"/>
        </w:tabs>
        <w:spacing w:after="136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2" w:name="_GoBack"/>
      <w:bookmarkEnd w:id="2"/>
      <w:r w:rsidRPr="00785A31">
        <w:rPr>
          <w:rFonts w:ascii="Open Sans" w:hAnsi="Open Sans" w:cs="Open Sans"/>
          <w:iCs/>
          <w:sz w:val="24"/>
          <w:szCs w:val="24"/>
        </w:rPr>
        <w:t>……………………………………………</w:t>
      </w:r>
    </w:p>
    <w:p w14:paraId="14776FDF" w14:textId="77777777" w:rsidR="00DA64A8" w:rsidRDefault="00227A63" w:rsidP="002D04E4">
      <w:pPr>
        <w:tabs>
          <w:tab w:val="left" w:pos="567"/>
        </w:tabs>
        <w:spacing w:line="360" w:lineRule="auto"/>
        <w:ind w:left="0" w:firstLine="3686"/>
        <w:jc w:val="center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Podpis Wykonawcy</w:t>
      </w:r>
    </w:p>
    <w:p w14:paraId="6821952E" w14:textId="63F6F73B" w:rsidR="00596656" w:rsidRPr="00227A63" w:rsidRDefault="00227A63" w:rsidP="002D04E4">
      <w:pPr>
        <w:tabs>
          <w:tab w:val="left" w:pos="567"/>
        </w:tabs>
        <w:spacing w:line="360" w:lineRule="auto"/>
        <w:ind w:left="0" w:firstLine="3686"/>
        <w:jc w:val="center"/>
        <w:rPr>
          <w:rFonts w:ascii="Open Sans" w:hAnsi="Open Sans" w:cs="Open Sans"/>
          <w:iCs/>
          <w:sz w:val="24"/>
          <w:szCs w:val="24"/>
        </w:rPr>
      </w:pPr>
      <w:r w:rsidRPr="00785A31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596656" w:rsidRPr="00227A63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E163F" w14:textId="77777777" w:rsidR="001D5550" w:rsidRDefault="001D5550" w:rsidP="000D192E">
      <w:r>
        <w:separator/>
      </w:r>
    </w:p>
  </w:endnote>
  <w:endnote w:type="continuationSeparator" w:id="0">
    <w:p w14:paraId="221BFCC6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5066197" w14:textId="77777777" w:rsidR="000D192E" w:rsidRPr="00227A63" w:rsidRDefault="000D192E" w:rsidP="000D192E">
        <w:pPr>
          <w:pStyle w:val="Stopka"/>
          <w:jc w:val="center"/>
          <w:rPr>
            <w:sz w:val="24"/>
            <w:szCs w:val="24"/>
          </w:rPr>
        </w:pPr>
        <w:r w:rsidRPr="00227A63">
          <w:rPr>
            <w:rFonts w:ascii="Open Sans" w:hAnsi="Open Sans" w:cs="Open Sans"/>
            <w:sz w:val="24"/>
            <w:szCs w:val="24"/>
          </w:rPr>
          <w:fldChar w:fldCharType="begin"/>
        </w:r>
        <w:r w:rsidRPr="00227A63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227A63">
          <w:rPr>
            <w:rFonts w:ascii="Open Sans" w:hAnsi="Open Sans" w:cs="Open Sans"/>
            <w:sz w:val="24"/>
            <w:szCs w:val="24"/>
          </w:rPr>
          <w:fldChar w:fldCharType="separate"/>
        </w:r>
        <w:r w:rsidR="004E2AFB">
          <w:rPr>
            <w:rFonts w:ascii="Open Sans" w:hAnsi="Open Sans" w:cs="Open Sans"/>
            <w:noProof/>
            <w:sz w:val="24"/>
            <w:szCs w:val="24"/>
          </w:rPr>
          <w:t>2</w:t>
        </w:r>
        <w:r w:rsidRPr="00227A63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7D3C1" w14:textId="77777777" w:rsidR="001D5550" w:rsidRDefault="001D5550" w:rsidP="000D192E">
      <w:r>
        <w:separator/>
      </w:r>
    </w:p>
  </w:footnote>
  <w:footnote w:type="continuationSeparator" w:id="0">
    <w:p w14:paraId="01BB36A1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4A865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73890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39D1F13C" wp14:editId="46204E3B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762D"/>
    <w:rsid w:val="00012950"/>
    <w:rsid w:val="000375A7"/>
    <w:rsid w:val="000430DF"/>
    <w:rsid w:val="00046AB6"/>
    <w:rsid w:val="00071C8F"/>
    <w:rsid w:val="000A571B"/>
    <w:rsid w:val="000B5334"/>
    <w:rsid w:val="000D192E"/>
    <w:rsid w:val="001301CB"/>
    <w:rsid w:val="00140D7A"/>
    <w:rsid w:val="00171013"/>
    <w:rsid w:val="0017388C"/>
    <w:rsid w:val="0017534A"/>
    <w:rsid w:val="001A4D73"/>
    <w:rsid w:val="001D5550"/>
    <w:rsid w:val="0020769F"/>
    <w:rsid w:val="00227A63"/>
    <w:rsid w:val="00255B19"/>
    <w:rsid w:val="002D04E4"/>
    <w:rsid w:val="00306375"/>
    <w:rsid w:val="00326A13"/>
    <w:rsid w:val="00347671"/>
    <w:rsid w:val="00403807"/>
    <w:rsid w:val="0045611D"/>
    <w:rsid w:val="00460B34"/>
    <w:rsid w:val="004E2AFB"/>
    <w:rsid w:val="004E7496"/>
    <w:rsid w:val="0052090D"/>
    <w:rsid w:val="00537038"/>
    <w:rsid w:val="00596656"/>
    <w:rsid w:val="00634FE9"/>
    <w:rsid w:val="006B35AB"/>
    <w:rsid w:val="00723FE7"/>
    <w:rsid w:val="00727C70"/>
    <w:rsid w:val="00785A31"/>
    <w:rsid w:val="007A10AE"/>
    <w:rsid w:val="007C7FF0"/>
    <w:rsid w:val="007E7012"/>
    <w:rsid w:val="007F402A"/>
    <w:rsid w:val="008337E7"/>
    <w:rsid w:val="00892EBB"/>
    <w:rsid w:val="008B3D3C"/>
    <w:rsid w:val="008B52AE"/>
    <w:rsid w:val="00960E83"/>
    <w:rsid w:val="0098657D"/>
    <w:rsid w:val="0099624F"/>
    <w:rsid w:val="009A10E9"/>
    <w:rsid w:val="00A3193D"/>
    <w:rsid w:val="00A50D98"/>
    <w:rsid w:val="00A867A1"/>
    <w:rsid w:val="00AE553F"/>
    <w:rsid w:val="00B226D0"/>
    <w:rsid w:val="00C06310"/>
    <w:rsid w:val="00C11E75"/>
    <w:rsid w:val="00C659A1"/>
    <w:rsid w:val="00C9430D"/>
    <w:rsid w:val="00D9547E"/>
    <w:rsid w:val="00DA64A8"/>
    <w:rsid w:val="00DB7A70"/>
    <w:rsid w:val="00DD3C08"/>
    <w:rsid w:val="00E0473F"/>
    <w:rsid w:val="00E04BCA"/>
    <w:rsid w:val="00E4454E"/>
    <w:rsid w:val="00F043D7"/>
    <w:rsid w:val="00F16109"/>
    <w:rsid w:val="00F41EF2"/>
    <w:rsid w:val="00F806DD"/>
    <w:rsid w:val="00F91A09"/>
    <w:rsid w:val="00FE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F3A8C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85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85A3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reA">
    <w:name w:val="Treść A"/>
    <w:rsid w:val="00785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785A3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5A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85A31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nag">
    <w:name w:val="nag"/>
    <w:basedOn w:val="Nagwek1"/>
    <w:qFormat/>
    <w:rsid w:val="00DA64A8"/>
    <w:pPr>
      <w:tabs>
        <w:tab w:val="left" w:pos="567"/>
      </w:tabs>
      <w:spacing w:after="0" w:line="360" w:lineRule="auto"/>
      <w:jc w:val="center"/>
    </w:pPr>
    <w:rPr>
      <w:rFonts w:ascii="Open Sans" w:hAnsi="Open Sans" w:cs="Open Sans"/>
      <w:b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11</TotalTime>
  <Pages>3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12</cp:revision>
  <dcterms:created xsi:type="dcterms:W3CDTF">2026-01-14T07:59:00Z</dcterms:created>
  <dcterms:modified xsi:type="dcterms:W3CDTF">2026-03-04T11:48:00Z</dcterms:modified>
</cp:coreProperties>
</file>